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BATHEVED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17533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533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533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Ickworth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 into</w:t>
      </w:r>
    </w:p>
    <w:p w:rsidR="00817533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Howse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17533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C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4)</w:t>
      </w:r>
    </w:p>
    <w:p w:rsidR="00817533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533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533" w:rsidRPr="00817533" w:rsidRDefault="00817533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 October 2015</w:t>
      </w:r>
      <w:bookmarkStart w:id="0" w:name="_GoBack"/>
      <w:bookmarkEnd w:id="0"/>
    </w:p>
    <w:sectPr w:rsidR="00817533" w:rsidRPr="008175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533" w:rsidRDefault="00817533" w:rsidP="00564E3C">
      <w:pPr>
        <w:spacing w:after="0" w:line="240" w:lineRule="auto"/>
      </w:pPr>
      <w:r>
        <w:separator/>
      </w:r>
    </w:p>
  </w:endnote>
  <w:endnote w:type="continuationSeparator" w:id="0">
    <w:p w:rsidR="00817533" w:rsidRDefault="0081753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7533">
      <w:rPr>
        <w:rFonts w:ascii="Times New Roman" w:hAnsi="Times New Roman" w:cs="Times New Roman"/>
        <w:noProof/>
        <w:sz w:val="24"/>
        <w:szCs w:val="24"/>
      </w:rPr>
      <w:t>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533" w:rsidRDefault="00817533" w:rsidP="00564E3C">
      <w:pPr>
        <w:spacing w:after="0" w:line="240" w:lineRule="auto"/>
      </w:pPr>
      <w:r>
        <w:separator/>
      </w:r>
    </w:p>
  </w:footnote>
  <w:footnote w:type="continuationSeparator" w:id="0">
    <w:p w:rsidR="00817533" w:rsidRDefault="0081753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533"/>
    <w:rsid w:val="00372DC6"/>
    <w:rsid w:val="00564E3C"/>
    <w:rsid w:val="0064591D"/>
    <w:rsid w:val="0081753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C5437"/>
  <w15:chartTrackingRefBased/>
  <w15:docId w15:val="{6C105435-7CC2-4856-8B19-AC9677F3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175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2015-10-03T13:04:00Z</dcterms:created>
  <dcterms:modified xsi:type="dcterms:W3CDTF">2015-10-03T13:09:00Z</dcterms:modified>
</cp:coreProperties>
</file>